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AE" w:rsidRDefault="009759AE">
      <w:r>
        <w:t>Adı Soyadı:……………………………..</w:t>
      </w:r>
    </w:p>
    <w:p w:rsidR="009759AE" w:rsidRDefault="009759AE" w:rsidP="00F93C9C">
      <w:pPr>
        <w:jc w:val="center"/>
        <w:rPr>
          <w:b/>
          <w:sz w:val="32"/>
          <w:szCs w:val="32"/>
        </w:rPr>
      </w:pPr>
      <w:r w:rsidRPr="00F93C9C">
        <w:rPr>
          <w:b/>
          <w:sz w:val="32"/>
          <w:szCs w:val="32"/>
        </w:rPr>
        <w:t>CİSİM, MALZEME, EŞYA, ALET</w:t>
      </w:r>
    </w:p>
    <w:p w:rsidR="009759AE" w:rsidRPr="00F93C9C" w:rsidRDefault="009759AE" w:rsidP="00F93C9C">
      <w:pPr>
        <w:jc w:val="center"/>
        <w:rPr>
          <w:b/>
          <w:sz w:val="32"/>
          <w:szCs w:val="32"/>
        </w:rPr>
      </w:pPr>
    </w:p>
    <w:p w:rsidR="009759AE" w:rsidRPr="00F93C9C" w:rsidRDefault="009759AE">
      <w:pPr>
        <w:rPr>
          <w:sz w:val="28"/>
          <w:szCs w:val="28"/>
        </w:rPr>
      </w:pPr>
      <w:r w:rsidRPr="00F93C9C">
        <w:rPr>
          <w:sz w:val="28"/>
          <w:szCs w:val="28"/>
        </w:rPr>
        <w:t>1. Aşağıda verilen kelimeleri kavramlarla eşleştiriniz.</w:t>
      </w:r>
    </w:p>
    <w:p w:rsidR="009759AE" w:rsidRDefault="009759AE">
      <w:r>
        <w:rPr>
          <w:noProof/>
        </w:rPr>
        <w:pict>
          <v:rect id="_x0000_s1026" style="position:absolute;margin-left:-5.45pt;margin-top:10.7pt;width:525.75pt;height:200.25pt;z-index:-251658240"/>
        </w:pic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Kolaylıkla çizilip şekil verilebilen maddeler.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  <w:t>ses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Yüzebilen maddelere örnek.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  <w:t>parlak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Vidayı sökmek ya da takmak için kullandığımız alet.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  <w:t>yumuşak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Malzemeleri kullanırken faydalandığımız alet.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  <w:t>madeni para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Hacmi ve kütlesi yoktur ve bir madde değildir.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  <w:t>tornavida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Işığı yansıtan maddeler.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5223D">
        <w:rPr>
          <w:sz w:val="28"/>
          <w:szCs w:val="28"/>
        </w:rPr>
        <w:t>araç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Işığı geçiren madde.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  <w:t>süzgeç</w:t>
      </w:r>
    </w:p>
    <w:p w:rsidR="009759AE" w:rsidRPr="0025223D" w:rsidRDefault="009759AE" w:rsidP="00F93C9C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Suda batan madde.</w:t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 w:rsidRPr="0025223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5223D">
        <w:rPr>
          <w:sz w:val="28"/>
          <w:szCs w:val="28"/>
        </w:rPr>
        <w:t>tahta</w:t>
      </w:r>
    </w:p>
    <w:p w:rsidR="009759AE" w:rsidRPr="0025223D" w:rsidRDefault="009759AE">
      <w:pPr>
        <w:rPr>
          <w:sz w:val="28"/>
          <w:szCs w:val="28"/>
        </w:rPr>
      </w:pPr>
    </w:p>
    <w:p w:rsidR="009759AE" w:rsidRDefault="009759AE"/>
    <w:p w:rsidR="009759AE" w:rsidRPr="00F93C9C" w:rsidRDefault="009759AE">
      <w:pPr>
        <w:rPr>
          <w:sz w:val="28"/>
          <w:szCs w:val="28"/>
        </w:rPr>
      </w:pPr>
      <w:r w:rsidRPr="00F93C9C">
        <w:rPr>
          <w:sz w:val="28"/>
          <w:szCs w:val="28"/>
        </w:rPr>
        <w:t>2. Aşağıdaki tümcelerde boş bırakılan yerlere verilen sözcüklerden uygun olanı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0"/>
        <w:gridCol w:w="2120"/>
        <w:gridCol w:w="2120"/>
        <w:gridCol w:w="2120"/>
        <w:gridCol w:w="2120"/>
      </w:tblGrid>
      <w:tr w:rsidR="009759AE" w:rsidTr="00DD0FCC">
        <w:trPr>
          <w:trHeight w:val="465"/>
        </w:trPr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saydam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nemlenme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cisim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malzeme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alet</w:t>
            </w:r>
          </w:p>
        </w:tc>
      </w:tr>
      <w:tr w:rsidR="009759AE" w:rsidTr="00DD0FCC">
        <w:trPr>
          <w:trHeight w:val="465"/>
        </w:trPr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mıknatıs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berk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maddde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opak</w:t>
            </w:r>
          </w:p>
        </w:tc>
        <w:tc>
          <w:tcPr>
            <w:tcW w:w="2120" w:type="dxa"/>
          </w:tcPr>
          <w:p w:rsidR="009759AE" w:rsidRPr="00DD0FCC" w:rsidRDefault="009759AE" w:rsidP="00DD0F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0FCC">
              <w:rPr>
                <w:rFonts w:ascii="Arial" w:hAnsi="Arial" w:cs="Arial"/>
                <w:sz w:val="28"/>
                <w:szCs w:val="28"/>
              </w:rPr>
              <w:t>donuk</w:t>
            </w:r>
          </w:p>
        </w:tc>
      </w:tr>
    </w:tbl>
    <w:p w:rsidR="009759AE" w:rsidRDefault="009759AE"/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1. Işığı geçirmeyen maddelere ……………………… denir.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2. Uzayda bir yer kaplayan, kütlesi olan varlıklara …………….. denir.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3. Bakır, tahta, alüminyum ……………….. tarafından çekilmezler.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4. Kolayca kırılan ve bükülemeyen maddelere ……………….denir.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5. Işığı geçirebilen maddelere ……………denir.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6. Çeşitli işlerin yapımında ve tamirinde kullanılan araçlara …………..denir.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7. Maddenin şekil almış haline …………….. denir.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8. Ekmek yapmak için kullandığımız un, su, maya ve tuz ……………….dir.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9. Kükürt, ağaç,  toprak …………………….tur.</w:t>
      </w:r>
    </w:p>
    <w:p w:rsidR="009759AE" w:rsidRPr="0025223D" w:rsidRDefault="009759AE" w:rsidP="0025223D">
      <w:pPr>
        <w:spacing w:line="360" w:lineRule="auto"/>
        <w:rPr>
          <w:sz w:val="28"/>
          <w:szCs w:val="28"/>
        </w:rPr>
      </w:pPr>
      <w:r w:rsidRPr="0025223D">
        <w:rPr>
          <w:sz w:val="28"/>
          <w:szCs w:val="28"/>
        </w:rPr>
        <w:t>10. ………………………..sonucunda demir paslanır ve rengi kahverengiye dönüşür.</w:t>
      </w:r>
    </w:p>
    <w:p w:rsidR="009759AE" w:rsidRPr="0025223D" w:rsidRDefault="009759AE">
      <w:pPr>
        <w:rPr>
          <w:sz w:val="28"/>
          <w:szCs w:val="28"/>
        </w:rPr>
      </w:pPr>
    </w:p>
    <w:p w:rsidR="009759AE" w:rsidRPr="0025223D" w:rsidRDefault="009759AE">
      <w:pPr>
        <w:rPr>
          <w:sz w:val="28"/>
          <w:szCs w:val="28"/>
        </w:rPr>
      </w:pPr>
      <w:r w:rsidRPr="0025223D">
        <w:rPr>
          <w:sz w:val="28"/>
          <w:szCs w:val="28"/>
        </w:rPr>
        <w:t>3. Varlıkların özelliklerini aşağıdaki örneğe uygun olarak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9104"/>
      </w:tblGrid>
      <w:tr w:rsidR="009759AE" w:rsidTr="00DD0FCC">
        <w:tc>
          <w:tcPr>
            <w:tcW w:w="1526" w:type="dxa"/>
          </w:tcPr>
          <w:p w:rsidR="009759AE" w:rsidRDefault="009759AE">
            <w:r>
              <w:t>şeker</w:t>
            </w:r>
          </w:p>
        </w:tc>
        <w:tc>
          <w:tcPr>
            <w:tcW w:w="9104" w:type="dxa"/>
          </w:tcPr>
          <w:p w:rsidR="009759AE" w:rsidRDefault="009759AE">
            <w:r>
              <w:t>Tatlı, akışkan, beyaz, kokusuz, küçük taneli</w:t>
            </w:r>
          </w:p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altın</w:t>
            </w:r>
          </w:p>
        </w:tc>
        <w:tc>
          <w:tcPr>
            <w:tcW w:w="9104" w:type="dxa"/>
          </w:tcPr>
          <w:p w:rsidR="009759AE" w:rsidRDefault="009759AE"/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sünger</w:t>
            </w:r>
          </w:p>
        </w:tc>
        <w:tc>
          <w:tcPr>
            <w:tcW w:w="9104" w:type="dxa"/>
          </w:tcPr>
          <w:p w:rsidR="009759AE" w:rsidRDefault="009759AE"/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tahta cetvel</w:t>
            </w:r>
          </w:p>
        </w:tc>
        <w:tc>
          <w:tcPr>
            <w:tcW w:w="9104" w:type="dxa"/>
          </w:tcPr>
          <w:p w:rsidR="009759AE" w:rsidRDefault="009759AE"/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kolonya</w:t>
            </w:r>
          </w:p>
        </w:tc>
        <w:tc>
          <w:tcPr>
            <w:tcW w:w="9104" w:type="dxa"/>
          </w:tcPr>
          <w:p w:rsidR="009759AE" w:rsidRDefault="009759AE"/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zeytinyağı</w:t>
            </w:r>
          </w:p>
        </w:tc>
        <w:tc>
          <w:tcPr>
            <w:tcW w:w="9104" w:type="dxa"/>
          </w:tcPr>
          <w:p w:rsidR="009759AE" w:rsidRDefault="009759AE"/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şemsiye</w:t>
            </w:r>
          </w:p>
        </w:tc>
        <w:tc>
          <w:tcPr>
            <w:tcW w:w="9104" w:type="dxa"/>
          </w:tcPr>
          <w:p w:rsidR="009759AE" w:rsidRDefault="009759AE"/>
        </w:tc>
      </w:tr>
      <w:tr w:rsidR="009759AE" w:rsidTr="00DD0FCC">
        <w:tc>
          <w:tcPr>
            <w:tcW w:w="1526" w:type="dxa"/>
          </w:tcPr>
          <w:p w:rsidR="009759AE" w:rsidRDefault="009759AE">
            <w:r>
              <w:t>anahtar</w:t>
            </w:r>
          </w:p>
        </w:tc>
        <w:tc>
          <w:tcPr>
            <w:tcW w:w="9104" w:type="dxa"/>
          </w:tcPr>
          <w:p w:rsidR="009759AE" w:rsidRDefault="009759AE"/>
        </w:tc>
      </w:tr>
    </w:tbl>
    <w:p w:rsidR="009759AE" w:rsidRDefault="009759AE">
      <w:pPr>
        <w:rPr>
          <w:sz w:val="28"/>
          <w:szCs w:val="28"/>
        </w:rPr>
      </w:pPr>
      <w:r w:rsidRPr="003611D2">
        <w:rPr>
          <w:sz w:val="28"/>
          <w:szCs w:val="28"/>
        </w:rPr>
        <w:t>4. Tabloyu örnekteki gibi doldurunuz.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559"/>
        <w:gridCol w:w="1520"/>
        <w:gridCol w:w="1772"/>
        <w:gridCol w:w="1772"/>
        <w:gridCol w:w="1772"/>
      </w:tblGrid>
      <w:tr w:rsidR="009759AE" w:rsidTr="00DD0FCC">
        <w:tc>
          <w:tcPr>
            <w:tcW w:w="2235" w:type="dxa"/>
            <w:shd w:val="clear" w:color="auto" w:fill="FFC000"/>
          </w:tcPr>
          <w:p w:rsidR="009759AE" w:rsidRPr="00DD0FCC" w:rsidRDefault="009759AE">
            <w:pPr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Varlık Adı</w:t>
            </w:r>
          </w:p>
        </w:tc>
        <w:tc>
          <w:tcPr>
            <w:tcW w:w="1559" w:type="dxa"/>
            <w:shd w:val="clear" w:color="auto" w:fill="FFC000"/>
          </w:tcPr>
          <w:p w:rsidR="009759AE" w:rsidRPr="00DD0FCC" w:rsidRDefault="009759AE">
            <w:pPr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Madde</w:t>
            </w:r>
          </w:p>
        </w:tc>
        <w:tc>
          <w:tcPr>
            <w:tcW w:w="1520" w:type="dxa"/>
            <w:shd w:val="clear" w:color="auto" w:fill="FFC000"/>
          </w:tcPr>
          <w:p w:rsidR="009759AE" w:rsidRPr="00DD0FCC" w:rsidRDefault="009759AE">
            <w:pPr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Cisim</w:t>
            </w:r>
          </w:p>
        </w:tc>
        <w:tc>
          <w:tcPr>
            <w:tcW w:w="1772" w:type="dxa"/>
            <w:shd w:val="clear" w:color="auto" w:fill="FFC000"/>
          </w:tcPr>
          <w:p w:rsidR="009759AE" w:rsidRPr="00DD0FCC" w:rsidRDefault="009759AE">
            <w:pPr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Malzeme</w:t>
            </w:r>
          </w:p>
        </w:tc>
        <w:tc>
          <w:tcPr>
            <w:tcW w:w="1772" w:type="dxa"/>
            <w:shd w:val="clear" w:color="auto" w:fill="FFC000"/>
          </w:tcPr>
          <w:p w:rsidR="009759AE" w:rsidRPr="00DD0FCC" w:rsidRDefault="009759AE">
            <w:pPr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Eşya</w:t>
            </w:r>
          </w:p>
        </w:tc>
        <w:tc>
          <w:tcPr>
            <w:tcW w:w="1772" w:type="dxa"/>
            <w:shd w:val="clear" w:color="auto" w:fill="FFC000"/>
          </w:tcPr>
          <w:p w:rsidR="009759AE" w:rsidRPr="00DD0FCC" w:rsidRDefault="009759AE">
            <w:pPr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Alet</w:t>
            </w: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tornavida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demir tozu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saat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tebeşir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sandalye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kalem kutusu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kitap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buz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merdane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un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çekiç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toprak saksı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kalem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ceket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bardak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çanta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  <w:tr w:rsidR="009759AE" w:rsidTr="00DD0FCC">
        <w:tc>
          <w:tcPr>
            <w:tcW w:w="2235" w:type="dxa"/>
          </w:tcPr>
          <w:p w:rsidR="009759AE" w:rsidRPr="00DD0FCC" w:rsidRDefault="009759AE" w:rsidP="00DD0FCC">
            <w:pPr>
              <w:jc w:val="center"/>
              <w:rPr>
                <w:sz w:val="32"/>
                <w:szCs w:val="32"/>
              </w:rPr>
            </w:pPr>
            <w:r w:rsidRPr="00DD0FCC">
              <w:rPr>
                <w:sz w:val="32"/>
                <w:szCs w:val="32"/>
              </w:rPr>
              <w:t>bilgisayar</w:t>
            </w:r>
          </w:p>
        </w:tc>
        <w:tc>
          <w:tcPr>
            <w:tcW w:w="1559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520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9759AE" w:rsidRPr="00DD0FCC" w:rsidRDefault="009759AE">
            <w:pPr>
              <w:rPr>
                <w:sz w:val="32"/>
                <w:szCs w:val="32"/>
              </w:rPr>
            </w:pPr>
          </w:p>
        </w:tc>
      </w:tr>
    </w:tbl>
    <w:p w:rsidR="009759AE" w:rsidRPr="003611D2" w:rsidRDefault="009759AE">
      <w:pPr>
        <w:rPr>
          <w:sz w:val="28"/>
          <w:szCs w:val="28"/>
        </w:rPr>
      </w:pPr>
    </w:p>
    <w:p w:rsidR="009759AE" w:rsidRDefault="009759AE">
      <w:pPr>
        <w:rPr>
          <w:sz w:val="28"/>
          <w:szCs w:val="28"/>
        </w:rPr>
      </w:pPr>
    </w:p>
    <w:p w:rsidR="009759AE" w:rsidRDefault="009759AE">
      <w:pPr>
        <w:rPr>
          <w:sz w:val="28"/>
          <w:szCs w:val="28"/>
        </w:rPr>
      </w:pPr>
      <w:r w:rsidRPr="0004116A">
        <w:rPr>
          <w:sz w:val="28"/>
          <w:szCs w:val="28"/>
        </w:rPr>
        <w:t xml:space="preserve">5. Aşağıdaki verilen cümleleri okuyunuz. </w:t>
      </w:r>
    </w:p>
    <w:p w:rsidR="009759AE" w:rsidRDefault="009759AE">
      <w:pPr>
        <w:rPr>
          <w:sz w:val="28"/>
          <w:szCs w:val="28"/>
        </w:rPr>
      </w:pPr>
      <w:r w:rsidRPr="0004116A">
        <w:rPr>
          <w:sz w:val="28"/>
          <w:szCs w:val="28"/>
        </w:rPr>
        <w:t xml:space="preserve">Doğru olanların  “D”, </w:t>
      </w:r>
      <w:r>
        <w:rPr>
          <w:sz w:val="28"/>
          <w:szCs w:val="28"/>
        </w:rPr>
        <w:t xml:space="preserve">bölümünü, </w:t>
      </w:r>
    </w:p>
    <w:p w:rsidR="009759AE" w:rsidRDefault="009759AE">
      <w:pPr>
        <w:rPr>
          <w:sz w:val="28"/>
          <w:szCs w:val="28"/>
        </w:rPr>
      </w:pPr>
      <w:r w:rsidRPr="0004116A">
        <w:rPr>
          <w:sz w:val="28"/>
          <w:szCs w:val="28"/>
        </w:rPr>
        <w:t xml:space="preserve">Yanlış olanların “Y” </w:t>
      </w:r>
      <w:r>
        <w:rPr>
          <w:sz w:val="28"/>
          <w:szCs w:val="28"/>
        </w:rPr>
        <w:t>bölümünü boyayınız</w:t>
      </w:r>
      <w:r w:rsidRPr="0004116A">
        <w:rPr>
          <w:sz w:val="28"/>
          <w:szCs w:val="28"/>
        </w:rPr>
        <w:t>.</w:t>
      </w:r>
    </w:p>
    <w:p w:rsidR="009759AE" w:rsidRDefault="009759A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67"/>
        <w:gridCol w:w="9529"/>
      </w:tblGrid>
      <w:tr w:rsidR="009759AE" w:rsidTr="00DD0FCC">
        <w:tc>
          <w:tcPr>
            <w:tcW w:w="534" w:type="dxa"/>
          </w:tcPr>
          <w:p w:rsidR="009759AE" w:rsidRPr="00DD0FCC" w:rsidRDefault="009759AE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Ses bir maddedir.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Cisimlerin belli bir şekil ve büyüklüğü vardır.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Altın yüzük bir cisimdir.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Işığı az geçiren maddelere yarı saydam maddeler denir.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Camın ana maddesi kumdur.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Kumaş bir cisimdir.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Tebeşir, bir çeşit kireç taşından yapılmıştır.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Kağıt, plastikten üretilir.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Gümüş bir cisimdir.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Her cisim, bir veya birkaç maddeden yapılmıştır.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Makas bir alettir.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Kalem bir maddedir.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Altın, gümüş, çinko mat maddelerdir.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Cisimler yapıldıkları maddenin özelliklerini taşırlar.</w:t>
            </w:r>
          </w:p>
        </w:tc>
      </w:tr>
      <w:tr w:rsidR="009759AE" w:rsidTr="00DD0FCC">
        <w:tc>
          <w:tcPr>
            <w:tcW w:w="534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9759AE" w:rsidRPr="00DD0FCC" w:rsidRDefault="009759AE" w:rsidP="00BF7855">
            <w:pPr>
              <w:rPr>
                <w:b/>
                <w:sz w:val="32"/>
                <w:szCs w:val="32"/>
              </w:rPr>
            </w:pPr>
            <w:r w:rsidRPr="00DD0F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529" w:type="dxa"/>
          </w:tcPr>
          <w:p w:rsidR="009759AE" w:rsidRPr="00DD0FCC" w:rsidRDefault="009759AE">
            <w:pPr>
              <w:rPr>
                <w:rFonts w:ascii="Comic Sans MS" w:hAnsi="Comic Sans MS"/>
                <w:sz w:val="28"/>
                <w:szCs w:val="28"/>
              </w:rPr>
            </w:pPr>
            <w:r w:rsidRPr="00DD0FCC">
              <w:rPr>
                <w:rFonts w:ascii="Comic Sans MS" w:hAnsi="Comic Sans MS"/>
                <w:sz w:val="28"/>
                <w:szCs w:val="28"/>
              </w:rPr>
              <w:t>Bakır gri renktedir.</w:t>
            </w:r>
          </w:p>
        </w:tc>
      </w:tr>
    </w:tbl>
    <w:p w:rsidR="009759AE" w:rsidRPr="0004116A" w:rsidRDefault="009759AE" w:rsidP="0004116A">
      <w:pPr>
        <w:rPr>
          <w:sz w:val="28"/>
          <w:szCs w:val="28"/>
        </w:rPr>
      </w:pP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9759AE" w:rsidRPr="0004116A" w:rsidSect="00F93C9C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C9C"/>
    <w:rsid w:val="0004116A"/>
    <w:rsid w:val="000500F1"/>
    <w:rsid w:val="0025223D"/>
    <w:rsid w:val="003611D2"/>
    <w:rsid w:val="00403D1D"/>
    <w:rsid w:val="00510743"/>
    <w:rsid w:val="006251FE"/>
    <w:rsid w:val="006A1319"/>
    <w:rsid w:val="00870645"/>
    <w:rsid w:val="009759AE"/>
    <w:rsid w:val="00A7175E"/>
    <w:rsid w:val="00BF7855"/>
    <w:rsid w:val="00DD0FCC"/>
    <w:rsid w:val="00E55AC2"/>
    <w:rsid w:val="00F93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93C9C"/>
    <w:pPr>
      <w:ind w:left="720"/>
      <w:contextualSpacing/>
    </w:pPr>
  </w:style>
  <w:style w:type="table" w:styleId="TableGrid">
    <w:name w:val="Table Grid"/>
    <w:basedOn w:val="TableNormal"/>
    <w:uiPriority w:val="99"/>
    <w:rsid w:val="00F93C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500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370</Words>
  <Characters>2112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4</cp:revision>
  <dcterms:created xsi:type="dcterms:W3CDTF">2010-11-26T17:35:00Z</dcterms:created>
  <dcterms:modified xsi:type="dcterms:W3CDTF">2012-02-22T18:31:00Z</dcterms:modified>
</cp:coreProperties>
</file>